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53D48" w14:textId="77777777" w:rsidR="00E0007E" w:rsidRDefault="00E0007E" w:rsidP="00E0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BATELL</w:t>
      </w:r>
      <w:r>
        <w:rPr>
          <w:rFonts w:ascii="Times New Roman" w:hAnsi="Times New Roman" w:cs="Times New Roman"/>
        </w:rPr>
        <w:t xml:space="preserve">      (fl.1484)</w:t>
      </w:r>
    </w:p>
    <w:p w14:paraId="3CDCA19D" w14:textId="77777777" w:rsidR="00E0007E" w:rsidRDefault="00E0007E" w:rsidP="00E0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Winchester. Hampshire. Dyer.</w:t>
      </w:r>
    </w:p>
    <w:p w14:paraId="7730CF2F" w14:textId="77777777" w:rsidR="00E0007E" w:rsidRDefault="00E0007E" w:rsidP="00E0007E">
      <w:pPr>
        <w:rPr>
          <w:rFonts w:ascii="Times New Roman" w:hAnsi="Times New Roman" w:cs="Times New Roman"/>
        </w:rPr>
      </w:pPr>
    </w:p>
    <w:p w14:paraId="26894566" w14:textId="77777777" w:rsidR="00E0007E" w:rsidRDefault="00E0007E" w:rsidP="00E0007E">
      <w:pPr>
        <w:rPr>
          <w:rFonts w:ascii="Times New Roman" w:hAnsi="Times New Roman" w:cs="Times New Roman"/>
        </w:rPr>
      </w:pPr>
    </w:p>
    <w:p w14:paraId="7B380F53" w14:textId="77777777" w:rsidR="00E0007E" w:rsidRDefault="00E0007E" w:rsidP="00E0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Smart(q.v.) brought a plaint of debt against him and also William</w:t>
      </w:r>
    </w:p>
    <w:p w14:paraId="30B0E8FA" w14:textId="77777777" w:rsidR="00E0007E" w:rsidRDefault="00E0007E" w:rsidP="00E0007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Holcombe of North Lymyngton, as the executor of Stephen Holcombe of Lymyngton(q.v.).</w:t>
      </w:r>
    </w:p>
    <w:p w14:paraId="0DE6822F" w14:textId="77777777" w:rsidR="00E0007E" w:rsidRDefault="00E0007E" w:rsidP="00E0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1D03DD" w14:textId="77777777" w:rsidR="00E0007E" w:rsidRDefault="00E0007E" w:rsidP="00E0007E">
      <w:pPr>
        <w:rPr>
          <w:rFonts w:ascii="Times New Roman" w:hAnsi="Times New Roman" w:cs="Times New Roman"/>
        </w:rPr>
      </w:pPr>
    </w:p>
    <w:p w14:paraId="772A175D" w14:textId="77777777" w:rsidR="00E0007E" w:rsidRDefault="00E0007E" w:rsidP="00E0007E">
      <w:pPr>
        <w:rPr>
          <w:rFonts w:ascii="Times New Roman" w:hAnsi="Times New Roman" w:cs="Times New Roman"/>
        </w:rPr>
      </w:pPr>
    </w:p>
    <w:p w14:paraId="24CF4213" w14:textId="77777777" w:rsidR="00E0007E" w:rsidRDefault="00E0007E" w:rsidP="00E0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207F980F" w14:textId="77777777" w:rsidR="006B2F86" w:rsidRPr="00E71FC3" w:rsidRDefault="00E000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56ABE" w14:textId="77777777" w:rsidR="00E0007E" w:rsidRDefault="00E0007E" w:rsidP="00E71FC3">
      <w:r>
        <w:separator/>
      </w:r>
    </w:p>
  </w:endnote>
  <w:endnote w:type="continuationSeparator" w:id="0">
    <w:p w14:paraId="14C97EF0" w14:textId="77777777" w:rsidR="00E0007E" w:rsidRDefault="00E000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97F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92C6C" w14:textId="77777777" w:rsidR="00E0007E" w:rsidRDefault="00E0007E" w:rsidP="00E71FC3">
      <w:r>
        <w:separator/>
      </w:r>
    </w:p>
  </w:footnote>
  <w:footnote w:type="continuationSeparator" w:id="0">
    <w:p w14:paraId="3634BBE2" w14:textId="77777777" w:rsidR="00E0007E" w:rsidRDefault="00E000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7E"/>
    <w:rsid w:val="001A7C09"/>
    <w:rsid w:val="00577BD5"/>
    <w:rsid w:val="00656CBA"/>
    <w:rsid w:val="006A1F77"/>
    <w:rsid w:val="00733BE7"/>
    <w:rsid w:val="00AB52E8"/>
    <w:rsid w:val="00B16D3F"/>
    <w:rsid w:val="00BB41AC"/>
    <w:rsid w:val="00E000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8C915"/>
  <w15:chartTrackingRefBased/>
  <w15:docId w15:val="{CC476D5D-538F-4A44-A8D4-490EAABA7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07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000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2019-01-13T20:06:00Z</dcterms:created>
  <dcterms:modified xsi:type="dcterms:W3CDTF">2019-01-13T20:07:00Z</dcterms:modified>
</cp:coreProperties>
</file>